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131" w:rsidRDefault="00FE4131" w:rsidP="00C252EE">
      <w:pPr>
        <w:ind w:left="-270" w:hanging="1530"/>
        <w:jc w:val="center"/>
        <w:rPr>
          <w:rFonts w:ascii="Arial Black" w:hAnsi="Arial Black"/>
          <w:sz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26pt;margin-top:-18pt;width:396pt;height:36pt;z-index:251658240" wrapcoords="0 0 21600 0 21600 21600 0 21600 0 0" filled="f" stroked="f">
            <v:fill o:detectmouseclick="t"/>
            <v:textbox inset=",7.2pt,,7.2pt">
              <w:txbxContent>
                <w:p w:rsidR="00FE4131" w:rsidRDefault="00FE4131" w:rsidP="00781BD3">
                  <w:r w:rsidRPr="000D1F7A">
                    <w:rPr>
                      <w:sz w:val="28"/>
                    </w:rPr>
                    <w:t>Name:__</w:t>
                  </w:r>
                  <w:r>
                    <w:rPr>
                      <w:sz w:val="28"/>
                    </w:rPr>
                    <w:t>____________________</w:t>
                  </w:r>
                  <w:r w:rsidRPr="000D1F7A">
                    <w:rPr>
                      <w:sz w:val="28"/>
                    </w:rPr>
                    <w:t>___</w:t>
                  </w:r>
                  <w:r>
                    <w:rPr>
                      <w:sz w:val="28"/>
                    </w:rPr>
                    <w:t>_______ Date:__________ Group:_______</w:t>
                  </w:r>
                </w:p>
              </w:txbxContent>
            </v:textbox>
            <w10:wrap type="tight"/>
          </v:shape>
        </w:pict>
      </w:r>
    </w:p>
    <w:p w:rsidR="00FE4131" w:rsidRDefault="00FE4131" w:rsidP="00C252EE">
      <w:pPr>
        <w:ind w:left="-270" w:hanging="1530"/>
        <w:jc w:val="center"/>
        <w:rPr>
          <w:rFonts w:ascii="Arial Black" w:hAnsi="Arial Black"/>
          <w:sz w:val="28"/>
        </w:rPr>
      </w:pPr>
      <w:r w:rsidRPr="00C252EE">
        <w:rPr>
          <w:rFonts w:ascii="Arial Black" w:hAnsi="Arial Black"/>
          <w:sz w:val="28"/>
        </w:rPr>
        <w:t xml:space="preserve">Lesson 2: Biotic and Abiotic Factors </w:t>
      </w:r>
    </w:p>
    <w:p w:rsidR="00FE4131" w:rsidRPr="00C252EE" w:rsidRDefault="00FE4131" w:rsidP="00A93A6E">
      <w:pPr>
        <w:ind w:left="-270" w:hanging="1530"/>
        <w:jc w:val="center"/>
        <w:rPr>
          <w:rFonts w:ascii="Arial Black" w:hAnsi="Arial Black"/>
          <w:sz w:val="28"/>
        </w:rPr>
      </w:pPr>
      <w:r w:rsidRPr="00C252EE">
        <w:rPr>
          <w:sz w:val="20"/>
        </w:rPr>
        <w:t>What is the role of this thing in a tide pool?</w:t>
      </w:r>
    </w:p>
    <w:p w:rsidR="00FE4131" w:rsidRDefault="00FE4131" w:rsidP="00A93A6E">
      <w:pPr>
        <w:ind w:left="-1440"/>
        <w:jc w:val="center"/>
        <w:rPr>
          <w:sz w:val="20"/>
        </w:rPr>
      </w:pPr>
      <w:r w:rsidRPr="00C252EE">
        <w:rPr>
          <w:sz w:val="20"/>
        </w:rPr>
        <w:t>Who/What relies on it?Who does it rely on?</w:t>
      </w:r>
    </w:p>
    <w:p w:rsidR="00FE4131" w:rsidRPr="00C252EE" w:rsidRDefault="00FE4131" w:rsidP="00A93A6E">
      <w:pPr>
        <w:tabs>
          <w:tab w:val="left" w:pos="-1080"/>
        </w:tabs>
        <w:jc w:val="center"/>
        <w:rPr>
          <w:sz w:val="20"/>
        </w:rPr>
      </w:pPr>
      <w:r>
        <w:rPr>
          <w:sz w:val="20"/>
        </w:rPr>
        <w:t>What would happen if it disappeared from the tide pool?</w:t>
      </w:r>
    </w:p>
    <w:p w:rsidR="00FE4131" w:rsidRPr="00781BD3" w:rsidRDefault="00FE4131">
      <w:pPr>
        <w:rPr>
          <w:sz w:val="28"/>
        </w:rPr>
      </w:pPr>
      <w:r>
        <w:rPr>
          <w:noProof/>
        </w:rPr>
        <w:pict>
          <v:shape id="_x0000_s1027" type="#_x0000_t202" style="position:absolute;margin-left:-1in;margin-top:397.35pt;width:558pt;height:179.6pt;z-index:251657216" wrapcoords="-29 -90 -29 21510 21629 21510 21629 -90 -29 -90" filled="f">
            <v:fill o:detectmouseclick="t"/>
            <v:textbox inset=",7.2pt,,7.2pt">
              <w:txbxContent>
                <w:p w:rsidR="00FE4131" w:rsidRDefault="00FE4131" w:rsidP="00781BD3">
                  <w:r>
                    <w:t>ABIOTIC FACTOR #1: ____________________________________________________________________________________________</w:t>
                  </w:r>
                </w:p>
              </w:txbxContent>
            </v:textbox>
            <w10:wrap type="tight"/>
          </v:shape>
        </w:pict>
      </w:r>
      <w:r>
        <w:rPr>
          <w:noProof/>
        </w:rPr>
        <w:pict>
          <v:shape id="_x0000_s1028" type="#_x0000_t202" style="position:absolute;margin-left:-1in;margin-top:199.35pt;width:558pt;height:179.6pt;z-index:251656192" wrapcoords="-29 -90 -29 21510 21629 21510 21629 -90 -29 -90" filled="f">
            <v:fill o:detectmouseclick="t"/>
            <v:textbox inset=",7.2pt,,7.2pt">
              <w:txbxContent>
                <w:p w:rsidR="00FE4131" w:rsidRDefault="00FE4131">
                  <w:r>
                    <w:t>BIOTIC FACTOR #2: ____________________________________________________________________________________________</w:t>
                  </w:r>
                </w:p>
              </w:txbxContent>
            </v:textbox>
            <w10:wrap type="tight"/>
          </v:shape>
        </w:pict>
      </w:r>
      <w:r>
        <w:rPr>
          <w:noProof/>
        </w:rPr>
        <w:pict>
          <v:shape id="_x0000_s1029" type="#_x0000_t202" style="position:absolute;margin-left:-1in;margin-top:1.35pt;width:558pt;height:179.6pt;z-index:251659264" wrapcoords="-29 -90 -29 21510 21629 21510 21629 -90 -29 -90" filled="f">
            <v:fill o:detectmouseclick="t"/>
            <v:textbox inset=",7.2pt,,7.2pt">
              <w:txbxContent>
                <w:p w:rsidR="00FE4131" w:rsidRDefault="00FE4131" w:rsidP="00781BD3">
                  <w:r>
                    <w:t>BIOTIC FACTOR #1: ____________________________________________________________________________________________</w:t>
                  </w:r>
                </w:p>
              </w:txbxContent>
            </v:textbox>
            <w10:wrap type="tight"/>
          </v:shape>
        </w:pict>
      </w:r>
    </w:p>
    <w:sectPr w:rsidR="00FE4131" w:rsidRPr="00781BD3" w:rsidSect="00C252EE">
      <w:pgSz w:w="12240" w:h="15840"/>
      <w:pgMar w:top="720" w:right="270" w:bottom="1440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1BD3"/>
    <w:rsid w:val="000D1F7A"/>
    <w:rsid w:val="00781BD3"/>
    <w:rsid w:val="00800D09"/>
    <w:rsid w:val="00A93A6E"/>
    <w:rsid w:val="00AB5E14"/>
    <w:rsid w:val="00C252EE"/>
    <w:rsid w:val="00C94A02"/>
    <w:rsid w:val="00F943AB"/>
    <w:rsid w:val="00FE4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/>
    </w:pPr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28</Words>
  <Characters>162</Characters>
  <Application>Microsoft Office Outlook</Application>
  <DocSecurity>0</DocSecurity>
  <Lines>0</Lines>
  <Paragraphs>0</Paragraphs>
  <ScaleCrop>false</ScaleCrop>
  <Company>Merrimack College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Quinn DeLacey</dc:creator>
  <cp:keywords/>
  <dc:description/>
  <cp:lastModifiedBy>Teacher</cp:lastModifiedBy>
  <cp:revision>2</cp:revision>
  <dcterms:created xsi:type="dcterms:W3CDTF">2011-04-29T12:19:00Z</dcterms:created>
  <dcterms:modified xsi:type="dcterms:W3CDTF">2011-04-29T12:19:00Z</dcterms:modified>
</cp:coreProperties>
</file>